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20D28" w14:textId="77777777" w:rsidR="00725B91" w:rsidRPr="00725B91" w:rsidRDefault="00997F14" w:rsidP="00725B9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725B91" w:rsidRPr="00725B9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28FAE5F" w14:textId="77777777" w:rsidR="00725B91" w:rsidRPr="00725B91" w:rsidRDefault="00725B91" w:rsidP="00725B9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25B9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D212948" w14:textId="77777777" w:rsidR="00725B91" w:rsidRPr="00725B91" w:rsidRDefault="00725B91" w:rsidP="00725B9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25B9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C39A6E3" w14:textId="77777777" w:rsidR="00725B91" w:rsidRPr="00725B91" w:rsidRDefault="00725B91" w:rsidP="00725B9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25B91">
        <w:rPr>
          <w:rFonts w:ascii="Corbel" w:hAnsi="Corbel"/>
          <w:i/>
          <w:sz w:val="20"/>
          <w:szCs w:val="20"/>
          <w:lang w:eastAsia="ar-SA"/>
        </w:rPr>
        <w:t>(skrajne daty</w:t>
      </w:r>
      <w:r w:rsidRPr="00725B91">
        <w:rPr>
          <w:rFonts w:ascii="Corbel" w:hAnsi="Corbel"/>
          <w:sz w:val="20"/>
          <w:szCs w:val="20"/>
          <w:lang w:eastAsia="ar-SA"/>
        </w:rPr>
        <w:t>)</w:t>
      </w:r>
    </w:p>
    <w:p w14:paraId="5E6D79DC" w14:textId="145FF05A" w:rsidR="00725B91" w:rsidRDefault="00725B91" w:rsidP="00725B9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25B91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3F947633" w14:textId="77777777" w:rsidR="00725B91" w:rsidRPr="00725B91" w:rsidRDefault="00725B91" w:rsidP="00725B9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5862026F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3A265ACF" w:rsidR="00412E1D" w:rsidRPr="009C54AE" w:rsidRDefault="007378AC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5599B780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6917F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F4153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F4153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20" w14:textId="719BB391" w:rsidR="00412E1D" w:rsidRPr="009C54AE" w:rsidRDefault="00906CE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0BFB9FAE" w14:textId="6B1F7618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11B5FA38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D4CFAD5" w14:textId="77777777" w:rsidR="00725B91" w:rsidRPr="009C54AE" w:rsidRDefault="00725B91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0055123A" w14:textId="30431D3F" w:rsidR="00412E1D" w:rsidRPr="009C54AE" w:rsidRDefault="00565F7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roku studiów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5F611EF" w14:textId="77777777" w:rsidR="00725B91" w:rsidRDefault="00725B9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6B6DB2ED" w14:textId="5D3F719A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087EB2C6" w14:textId="77777777" w:rsidR="00565F71" w:rsidRPr="009C54AE" w:rsidRDefault="00565F71" w:rsidP="00565F7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FA244E">
        <w:tc>
          <w:tcPr>
            <w:tcW w:w="851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  <w:tr w:rsidR="00565F71" w:rsidRPr="009C54AE" w14:paraId="52BC00CC" w14:textId="77777777" w:rsidTr="00FA244E">
        <w:tc>
          <w:tcPr>
            <w:tcW w:w="851" w:type="dxa"/>
            <w:vAlign w:val="center"/>
          </w:tcPr>
          <w:p w14:paraId="422C94FE" w14:textId="77777777" w:rsidR="00565F71" w:rsidRPr="009C54AE" w:rsidRDefault="00565F71" w:rsidP="00FA24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435C9B3B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65F71" w:rsidRPr="009C54AE" w14:paraId="6CD81E62" w14:textId="77777777" w:rsidTr="00FA244E">
        <w:tc>
          <w:tcPr>
            <w:tcW w:w="851" w:type="dxa"/>
            <w:vAlign w:val="center"/>
          </w:tcPr>
          <w:p w14:paraId="11776E33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DCB5712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A12956E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FB724D" w14:textId="77777777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1B1D230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D416B5">
        <w:tc>
          <w:tcPr>
            <w:tcW w:w="9639" w:type="dxa"/>
          </w:tcPr>
          <w:p w14:paraId="0C2144BF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D416B5">
        <w:tc>
          <w:tcPr>
            <w:tcW w:w="9639" w:type="dxa"/>
          </w:tcPr>
          <w:p w14:paraId="6FBA1AE8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42D11AE2" w14:textId="77777777" w:rsidTr="00D416B5">
        <w:tc>
          <w:tcPr>
            <w:tcW w:w="9639" w:type="dxa"/>
          </w:tcPr>
          <w:p w14:paraId="162FCCD1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269BD542" w14:textId="77777777" w:rsidTr="00D416B5">
        <w:tc>
          <w:tcPr>
            <w:tcW w:w="9639" w:type="dxa"/>
          </w:tcPr>
          <w:p w14:paraId="6B012957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351191F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FA244E">
        <w:tc>
          <w:tcPr>
            <w:tcW w:w="9639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FA244E">
        <w:tc>
          <w:tcPr>
            <w:tcW w:w="9639" w:type="dxa"/>
          </w:tcPr>
          <w:p w14:paraId="528E45AE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686BBB22" w14:textId="77777777" w:rsidTr="00FA244E">
        <w:tc>
          <w:tcPr>
            <w:tcW w:w="9639" w:type="dxa"/>
          </w:tcPr>
          <w:p w14:paraId="16C3965A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26605882" w14:textId="77777777" w:rsidTr="00FA244E">
        <w:tc>
          <w:tcPr>
            <w:tcW w:w="9639" w:type="dxa"/>
          </w:tcPr>
          <w:p w14:paraId="07F6E949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65F71" w:rsidRPr="009C54AE" w14:paraId="381AD3FB" w14:textId="77777777" w:rsidTr="00FA244E">
        <w:tc>
          <w:tcPr>
            <w:tcW w:w="1962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FA244E">
        <w:tc>
          <w:tcPr>
            <w:tcW w:w="1962" w:type="dxa"/>
          </w:tcPr>
          <w:p w14:paraId="784307C4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E8DE443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47AB421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19EC22B8" w14:textId="77777777" w:rsidTr="00FA244E">
        <w:tc>
          <w:tcPr>
            <w:tcW w:w="1962" w:type="dxa"/>
          </w:tcPr>
          <w:p w14:paraId="61A0C8E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047D9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Analiza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 xml:space="preserve"> regulacji prawnych (interpretację przepisów) i stosowanie ich w konkretnych stanach faktycznych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F71C05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5C2348D5" w14:textId="77777777" w:rsidTr="00FA244E">
        <w:tc>
          <w:tcPr>
            <w:tcW w:w="1962" w:type="dxa"/>
          </w:tcPr>
          <w:p w14:paraId="12FCBC4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4CF6B3A" w14:textId="77777777" w:rsidR="00565F71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2451407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6F99674" w14:textId="77777777" w:rsidTr="00FA244E">
        <w:tc>
          <w:tcPr>
            <w:tcW w:w="1962" w:type="dxa"/>
          </w:tcPr>
          <w:p w14:paraId="50ADFC47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DB41506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409749DE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CFCA202" w14:textId="77777777" w:rsidTr="00FA244E">
        <w:tc>
          <w:tcPr>
            <w:tcW w:w="1962" w:type="dxa"/>
          </w:tcPr>
          <w:p w14:paraId="300D9A9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4F03A0C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EEF91C2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27B7B0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7888109" w14:textId="77777777" w:rsidTr="00FA244E">
        <w:tc>
          <w:tcPr>
            <w:tcW w:w="1962" w:type="dxa"/>
          </w:tcPr>
          <w:p w14:paraId="12DFF49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B6A10A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D4CDD3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68CF65F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14BABE5" w14:textId="77777777" w:rsidTr="00FA244E">
        <w:tc>
          <w:tcPr>
            <w:tcW w:w="1962" w:type="dxa"/>
          </w:tcPr>
          <w:p w14:paraId="4ACB263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E85CDD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pracowywanie  projekt</w:t>
            </w:r>
            <w:r>
              <w:rPr>
                <w:b w:val="0"/>
                <w:smallCaps w:val="0"/>
                <w:color w:val="000000"/>
                <w:sz w:val="22"/>
              </w:rPr>
              <w:t>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30C9711" w14:textId="77777777" w:rsidTr="00FA244E">
        <w:tc>
          <w:tcPr>
            <w:tcW w:w="1962" w:type="dxa"/>
          </w:tcPr>
          <w:p w14:paraId="3F0E478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DC0AD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1198EEC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DEF6D9A" w14:textId="77777777" w:rsidTr="00FA244E">
        <w:tc>
          <w:tcPr>
            <w:tcW w:w="1962" w:type="dxa"/>
          </w:tcPr>
          <w:p w14:paraId="050C340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4035BE80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D9FDE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869E309" w14:textId="77777777" w:rsidTr="00FA244E">
        <w:tc>
          <w:tcPr>
            <w:tcW w:w="1962" w:type="dxa"/>
          </w:tcPr>
          <w:p w14:paraId="354C742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10FDEE5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E6C6E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69CE4D3" w14:textId="77777777" w:rsidTr="00FA244E">
        <w:tc>
          <w:tcPr>
            <w:tcW w:w="1962" w:type="dxa"/>
          </w:tcPr>
          <w:p w14:paraId="1137BCE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EK_11</w:t>
            </w:r>
          </w:p>
        </w:tc>
        <w:tc>
          <w:tcPr>
            <w:tcW w:w="5441" w:type="dxa"/>
          </w:tcPr>
          <w:p w14:paraId="2257458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9135B2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bookmarkStart w:id="0" w:name="_GoBack"/>
      <w:bookmarkEnd w:id="0"/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0705543D" w:rsidR="00412E1D" w:rsidRPr="009C54AE" w:rsidRDefault="00565F7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6AB9821A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18B5D3" w14:textId="69887346" w:rsidR="00412E1D" w:rsidRPr="001B59B6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7F3B15" w14:textId="77777777" w:rsidR="00565F71" w:rsidRPr="001B59B6" w:rsidRDefault="00565F71" w:rsidP="00565F7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32B79104" w14:textId="77777777" w:rsidR="00412E1D" w:rsidRPr="009C54AE" w:rsidRDefault="00412E1D" w:rsidP="00565F71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F41531">
      <w:pPr>
        <w:pStyle w:val="Punktygwne"/>
        <w:spacing w:before="0" w:after="0"/>
        <w:ind w:left="708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12E1D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7F249" w14:textId="77777777" w:rsidR="00550B39" w:rsidRDefault="00550B39" w:rsidP="00C16ABF">
      <w:pPr>
        <w:spacing w:after="0" w:line="240" w:lineRule="auto"/>
      </w:pPr>
      <w:r>
        <w:separator/>
      </w:r>
    </w:p>
  </w:endnote>
  <w:endnote w:type="continuationSeparator" w:id="0">
    <w:p w14:paraId="3B45468A" w14:textId="77777777" w:rsidR="00550B39" w:rsidRDefault="00550B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FEAF" w14:textId="77777777" w:rsidR="00550B39" w:rsidRDefault="00550B39" w:rsidP="00C16ABF">
      <w:pPr>
        <w:spacing w:after="0" w:line="240" w:lineRule="auto"/>
      </w:pPr>
      <w:r>
        <w:separator/>
      </w:r>
    </w:p>
  </w:footnote>
  <w:footnote w:type="continuationSeparator" w:id="0">
    <w:p w14:paraId="3A2CD75A" w14:textId="77777777" w:rsidR="00550B39" w:rsidRDefault="00550B39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50B39"/>
    <w:rsid w:val="00565F71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B91"/>
    <w:rsid w:val="007327BD"/>
    <w:rsid w:val="00734608"/>
    <w:rsid w:val="007378AC"/>
    <w:rsid w:val="00745302"/>
    <w:rsid w:val="007461D6"/>
    <w:rsid w:val="00746EC8"/>
    <w:rsid w:val="00763BF1"/>
    <w:rsid w:val="00766FD4"/>
    <w:rsid w:val="007726C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CE3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7F36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3816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93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41531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4A1EE-377E-48F4-ACBC-81838DEB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2023-10-18T10:30:00Z</dcterms:created>
  <dcterms:modified xsi:type="dcterms:W3CDTF">2024-08-27T11:45:00Z</dcterms:modified>
</cp:coreProperties>
</file>